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Kreisgymnasium Heinsberg - Elektroinstallationsarbeiten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Kreisgymnasium Heinsberg - Elektroinstallationsarbeiten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